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94199" w14:textId="77777777" w:rsidR="00512355" w:rsidRDefault="00512355" w:rsidP="005123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FRENNSH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14:paraId="6B765881" w14:textId="77777777" w:rsidR="00512355" w:rsidRDefault="00512355" w:rsidP="005123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62E4978" w14:textId="77777777" w:rsidR="00512355" w:rsidRDefault="00512355" w:rsidP="005123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8C55D22" w14:textId="77777777" w:rsidR="00512355" w:rsidRDefault="00512355" w:rsidP="005123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1432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Andrew Heyward of </w:t>
      </w:r>
      <w:proofErr w:type="spellStart"/>
      <w:r>
        <w:rPr>
          <w:rFonts w:ascii="Times New Roman" w:hAnsi="Times New Roman" w:cs="Times New Roman"/>
          <w:sz w:val="24"/>
          <w:szCs w:val="24"/>
        </w:rPr>
        <w:t>Felsted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John</w:t>
      </w:r>
    </w:p>
    <w:p w14:paraId="3692A157" w14:textId="77777777" w:rsidR="00512355" w:rsidRDefault="00512355" w:rsidP="005123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Virly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Thaxted(q.v.) and Lawrence of Thaxted(q.v.).</w:t>
      </w:r>
    </w:p>
    <w:p w14:paraId="32446517" w14:textId="77777777" w:rsidR="00512355" w:rsidRDefault="00512355" w:rsidP="005123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C6DEA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https://waalt.uh.edu/index.php/CP40/664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4E6FF12" w14:textId="77777777" w:rsidR="00512355" w:rsidRDefault="00512355" w:rsidP="005123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CD4159B" w14:textId="77777777" w:rsidR="00512355" w:rsidRDefault="00512355" w:rsidP="005123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F4D9A66" w14:textId="77777777" w:rsidR="00512355" w:rsidRDefault="00512355" w:rsidP="005123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July 2022</w:t>
      </w:r>
    </w:p>
    <w:p w14:paraId="64BB893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50183" w14:textId="77777777" w:rsidR="00512355" w:rsidRDefault="00512355" w:rsidP="009139A6">
      <w:r>
        <w:separator/>
      </w:r>
    </w:p>
  </w:endnote>
  <w:endnote w:type="continuationSeparator" w:id="0">
    <w:p w14:paraId="65C11AB2" w14:textId="77777777" w:rsidR="00512355" w:rsidRDefault="0051235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8E2A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420B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3ACE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B61A4" w14:textId="77777777" w:rsidR="00512355" w:rsidRDefault="00512355" w:rsidP="009139A6">
      <w:r>
        <w:separator/>
      </w:r>
    </w:p>
  </w:footnote>
  <w:footnote w:type="continuationSeparator" w:id="0">
    <w:p w14:paraId="4529F382" w14:textId="77777777" w:rsidR="00512355" w:rsidRDefault="0051235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C691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2DFC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DCA4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355"/>
    <w:rsid w:val="000666E0"/>
    <w:rsid w:val="002510B7"/>
    <w:rsid w:val="00512355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D0C2D9"/>
  <w15:chartTrackingRefBased/>
  <w15:docId w15:val="{BD7E5E4C-0A86-4448-9936-CFAA094C1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123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2022-07-21T19:34:00Z</dcterms:created>
  <dcterms:modified xsi:type="dcterms:W3CDTF">2022-07-21T19:34:00Z</dcterms:modified>
</cp:coreProperties>
</file>